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14EB257"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FB115B" w:rsidRPr="00FB115B">
        <w:rPr>
          <w:rFonts w:ascii="Arial Narrow" w:hAnsi="Arial Narrow" w:cs="Arial"/>
          <w:b/>
          <w:bCs/>
        </w:rPr>
        <w:t>0168375</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5F23A83"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DB04BF">
        <w:rPr>
          <w:rFonts w:ascii="Arial Narrow" w:hAnsi="Arial Narrow"/>
          <w:b/>
          <w:bCs/>
        </w:rPr>
        <w:t>0011342</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DB04BF">
        <w:rPr>
          <w:rFonts w:ascii="Arial Narrow" w:hAnsi="Arial Narrow"/>
          <w:b/>
          <w:bCs/>
        </w:rPr>
        <w:t>ELKIN LONDOÑO GIRALDO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DB04BF">
        <w:rPr>
          <w:rFonts w:ascii="Arial Narrow" w:hAnsi="Arial Narrow"/>
        </w:rPr>
        <w:t>71.938.774</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DB04BF" w:rsidRPr="00DB04BF">
        <w:rPr>
          <w:rFonts w:ascii="Arial Narrow" w:hAnsi="Arial Narrow"/>
          <w:b/>
          <w:bCs/>
        </w:rPr>
        <w:t>SEISCIENTOS OCHENTA Y UN MIL CIENTO VEINTIDOS PESOS M/CTE. ($681.122,00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DB04BF">
        <w:rPr>
          <w:rFonts w:ascii="Arial Narrow" w:hAnsi="Arial Narrow"/>
        </w:rPr>
        <w:t>35253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0FB89B82"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DB04BF">
        <w:rPr>
          <w:rFonts w:ascii="Arial Narrow" w:hAnsi="Arial Narrow"/>
        </w:rPr>
        <w:t>16 de noviembre</w:t>
      </w:r>
      <w:r w:rsidR="003F41C4">
        <w:rPr>
          <w:rFonts w:ascii="Arial Narrow" w:hAnsi="Arial Narrow"/>
        </w:rPr>
        <w:t xml:space="preserv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13F722F"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DB04BF">
        <w:rPr>
          <w:rFonts w:ascii="Arial Narrow" w:hAnsi="Arial Narrow"/>
          <w:b/>
          <w:bCs/>
        </w:rPr>
        <w:t>ELKIN LONDOÑO GIRALDO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6850DA" w:rsidRPr="006850DA">
        <w:rPr>
          <w:rFonts w:ascii="Arial Narrow" w:hAnsi="Arial Narrow"/>
          <w:b/>
          <w:bCs/>
        </w:rPr>
        <w:t>UN MILLON TRESCIENTOS SESENTA Y DOS MIL DOSCIENTOS CUARENTA Y CUATRO PESOS M/CTE. ($1.362.244,00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C283E0C"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DB04BF">
        <w:rPr>
          <w:rFonts w:ascii="Arial Narrow" w:hAnsi="Arial Narrow"/>
          <w:b/>
          <w:bCs/>
        </w:rPr>
        <w:t>ELKIN LONDOÑO GIRALDO</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DB04BF">
        <w:rPr>
          <w:rFonts w:ascii="Arial Narrow" w:hAnsi="Arial Narrow"/>
        </w:rPr>
        <w:t>71.938.774</w:t>
      </w:r>
      <w:r w:rsidR="00B10CAF" w:rsidRPr="008150B4">
        <w:rPr>
          <w:rFonts w:ascii="Arial Narrow" w:hAnsi="Arial Narrow"/>
        </w:rPr>
        <w:t>,por la suma de</w:t>
      </w:r>
      <w:r w:rsidR="00C501F8">
        <w:rPr>
          <w:rFonts w:ascii="Arial Narrow" w:hAnsi="Arial Narrow"/>
        </w:rPr>
        <w:t xml:space="preserve"> </w:t>
      </w:r>
      <w:r w:rsidR="006850DA" w:rsidRPr="00DB04BF">
        <w:rPr>
          <w:rFonts w:ascii="Arial Narrow" w:hAnsi="Arial Narrow"/>
          <w:b/>
          <w:bCs/>
        </w:rPr>
        <w:t>SEISCIENTOS OCHENTA Y UN MIL CIENTO VEINTIDOS PESOS M/CTE. ($681.122,00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DB04BF">
        <w:rPr>
          <w:rFonts w:ascii="Arial Narrow" w:hAnsi="Arial Narrow"/>
        </w:rPr>
        <w:t>35253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44E9B02F"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DB04BF">
        <w:rPr>
          <w:rFonts w:ascii="Arial Narrow" w:hAnsi="Arial Narrow"/>
          <w:b/>
          <w:bCs/>
        </w:rPr>
        <w:t>ELKIN LONDOÑO GIRALDO</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DB04BF">
        <w:rPr>
          <w:rFonts w:ascii="Arial Narrow" w:hAnsi="Arial Narrow"/>
        </w:rPr>
        <w:t>71.938.774</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0B2BDED1"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DB04BF">
        <w:rPr>
          <w:rFonts w:ascii="Arial Narrow" w:hAnsi="Arial Narrow"/>
          <w:i/>
          <w:iCs/>
          <w:noProof/>
          <w:sz w:val="16"/>
          <w:szCs w:val="16"/>
        </w:rPr>
        <w:t>ELKIN LONDOÑO GIRALDO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7114" w14:textId="77777777" w:rsidR="007B2371" w:rsidRDefault="007B2371">
      <w:r>
        <w:separator/>
      </w:r>
    </w:p>
  </w:endnote>
  <w:endnote w:type="continuationSeparator" w:id="0">
    <w:p w14:paraId="11118568" w14:textId="77777777" w:rsidR="007B2371" w:rsidRDefault="007B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1802" w14:textId="77777777" w:rsidR="007B2371" w:rsidRDefault="007B2371">
      <w:r>
        <w:separator/>
      </w:r>
    </w:p>
  </w:footnote>
  <w:footnote w:type="continuationSeparator" w:id="0">
    <w:p w14:paraId="6CC67AF0" w14:textId="77777777" w:rsidR="007B2371" w:rsidRDefault="007B2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EEB9F81"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FB115B" w:rsidRPr="00FB115B">
      <w:rPr>
        <w:rFonts w:ascii="Arial Narrow" w:hAnsi="Arial Narrow" w:cs="Arial"/>
        <w:b/>
        <w:bCs/>
      </w:rPr>
      <w:t>0168375</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56D9"/>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1148"/>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653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4E1E"/>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1C4"/>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51A"/>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77B81"/>
    <w:rsid w:val="00580898"/>
    <w:rsid w:val="00580CF7"/>
    <w:rsid w:val="00581493"/>
    <w:rsid w:val="00581FE8"/>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89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0DA"/>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371"/>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E759D"/>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63"/>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B7C"/>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50A"/>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4BF"/>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3743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8F8"/>
    <w:rsid w:val="00FA6AC4"/>
    <w:rsid w:val="00FA72E4"/>
    <w:rsid w:val="00FB014D"/>
    <w:rsid w:val="00FB0194"/>
    <w:rsid w:val="00FB0D13"/>
    <w:rsid w:val="00FB115B"/>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798</Words>
  <Characters>4391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2025-12-02T17:05:00Z</dcterms:created>
  <dcterms:modified xsi:type="dcterms:W3CDTF">2025-12-03T13:31:00Z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